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68BBA" w14:textId="77777777" w:rsidR="00005FCF" w:rsidRDefault="00005FCF" w:rsidP="00005FCF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Gyles WARNER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700B3CC1" w14:textId="77777777" w:rsidR="00005FCF" w:rsidRDefault="00005FCF" w:rsidP="00005F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Castle Baynard Ward, London.</w:t>
      </w:r>
    </w:p>
    <w:p w14:paraId="7A269E50" w14:textId="77777777" w:rsidR="00005FCF" w:rsidRDefault="00005FCF" w:rsidP="00005FCF">
      <w:pPr>
        <w:pStyle w:val="NoSpacing"/>
        <w:rPr>
          <w:rFonts w:cs="Times New Roman"/>
          <w:szCs w:val="24"/>
        </w:rPr>
      </w:pPr>
    </w:p>
    <w:p w14:paraId="369459F9" w14:textId="77777777" w:rsidR="00005FCF" w:rsidRDefault="00005FCF" w:rsidP="00005FCF">
      <w:pPr>
        <w:pStyle w:val="NoSpacing"/>
        <w:rPr>
          <w:rFonts w:cs="Times New Roman"/>
          <w:szCs w:val="24"/>
        </w:rPr>
      </w:pPr>
    </w:p>
    <w:p w14:paraId="744C897C" w14:textId="77777777" w:rsidR="00005FCF" w:rsidRDefault="00005FCF" w:rsidP="00005F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Scavengers for the Ward.</w:t>
      </w:r>
    </w:p>
    <w:p w14:paraId="374346B2" w14:textId="77777777" w:rsidR="00005FCF" w:rsidRDefault="00005FCF" w:rsidP="00005FCF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2AFBDCD4" w14:textId="77777777" w:rsidR="00005FCF" w:rsidRDefault="00005FCF" w:rsidP="00005FC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p.548)</w:t>
      </w:r>
    </w:p>
    <w:p w14:paraId="1B537368" w14:textId="77777777" w:rsidR="00005FCF" w:rsidRDefault="00005FCF" w:rsidP="00005FCF">
      <w:pPr>
        <w:pStyle w:val="NoSpacing"/>
        <w:rPr>
          <w:rFonts w:eastAsia="Times New Roman" w:cs="Times New Roman"/>
          <w:szCs w:val="24"/>
        </w:rPr>
      </w:pPr>
    </w:p>
    <w:p w14:paraId="6B7F0DB5" w14:textId="77777777" w:rsidR="00005FCF" w:rsidRDefault="00005FCF" w:rsidP="00005FCF">
      <w:pPr>
        <w:pStyle w:val="NoSpacing"/>
        <w:rPr>
          <w:rFonts w:eastAsia="Times New Roman" w:cs="Times New Roman"/>
          <w:szCs w:val="24"/>
        </w:rPr>
      </w:pPr>
    </w:p>
    <w:p w14:paraId="043DCA0D" w14:textId="77777777" w:rsidR="00005FCF" w:rsidRDefault="00005FCF" w:rsidP="00005FC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September 2023</w:t>
      </w:r>
    </w:p>
    <w:p w14:paraId="4B9B72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9509E" w14:textId="77777777" w:rsidR="00005FCF" w:rsidRDefault="00005FCF" w:rsidP="009139A6">
      <w:r>
        <w:separator/>
      </w:r>
    </w:p>
  </w:endnote>
  <w:endnote w:type="continuationSeparator" w:id="0">
    <w:p w14:paraId="00C422DF" w14:textId="77777777" w:rsidR="00005FCF" w:rsidRDefault="00005F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C30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127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438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3BA46" w14:textId="77777777" w:rsidR="00005FCF" w:rsidRDefault="00005FCF" w:rsidP="009139A6">
      <w:r>
        <w:separator/>
      </w:r>
    </w:p>
  </w:footnote>
  <w:footnote w:type="continuationSeparator" w:id="0">
    <w:p w14:paraId="3B670BD1" w14:textId="77777777" w:rsidR="00005FCF" w:rsidRDefault="00005F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2C9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032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3F1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FCF"/>
    <w:rsid w:val="00005FC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3224C"/>
  <w15:chartTrackingRefBased/>
  <w15:docId w15:val="{5135E2AD-8351-43FE-81C0-280AAB746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2023-09-28T18:49:00Z</dcterms:created>
  <dcterms:modified xsi:type="dcterms:W3CDTF">2023-09-28T18:49:00Z</dcterms:modified>
</cp:coreProperties>
</file>